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《乒乓球选修课程》线上教学说明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教学班：临班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（大三）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赵京辉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钉钉号：赵京辉</w:t>
      </w:r>
      <w:r>
        <w:rPr>
          <w:color w:val="0000FF"/>
          <w:szCs w:val="21"/>
        </w:rPr>
        <w:t xml:space="preserve"> 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同学们好！本学期的《乒乓球选修》课程目前采用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开展在线直播教学，通过《乒乓球选修课》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266825" cy="205740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157B94"/>
    <w:rsid w:val="0024019A"/>
    <w:rsid w:val="00261992"/>
    <w:rsid w:val="00314CBE"/>
    <w:rsid w:val="00386BF9"/>
    <w:rsid w:val="003B419C"/>
    <w:rsid w:val="00416297"/>
    <w:rsid w:val="00465F8E"/>
    <w:rsid w:val="004D07F4"/>
    <w:rsid w:val="005B2729"/>
    <w:rsid w:val="00610766"/>
    <w:rsid w:val="00673843"/>
    <w:rsid w:val="006A1610"/>
    <w:rsid w:val="00765D8C"/>
    <w:rsid w:val="007949C2"/>
    <w:rsid w:val="007A5B30"/>
    <w:rsid w:val="0084177A"/>
    <w:rsid w:val="0085122F"/>
    <w:rsid w:val="008758D5"/>
    <w:rsid w:val="008948CB"/>
    <w:rsid w:val="00931014"/>
    <w:rsid w:val="00951847"/>
    <w:rsid w:val="00957BF4"/>
    <w:rsid w:val="00965546"/>
    <w:rsid w:val="009817C2"/>
    <w:rsid w:val="00995569"/>
    <w:rsid w:val="00A165EE"/>
    <w:rsid w:val="00A353F0"/>
    <w:rsid w:val="00AD7DDF"/>
    <w:rsid w:val="00B23C97"/>
    <w:rsid w:val="00B55786"/>
    <w:rsid w:val="00B6001C"/>
    <w:rsid w:val="00B63409"/>
    <w:rsid w:val="00B66703"/>
    <w:rsid w:val="00BA014C"/>
    <w:rsid w:val="00BE07DC"/>
    <w:rsid w:val="00CD427F"/>
    <w:rsid w:val="00D11001"/>
    <w:rsid w:val="00DB0E7B"/>
    <w:rsid w:val="00DB7C0D"/>
    <w:rsid w:val="00EB5A62"/>
    <w:rsid w:val="00ED4892"/>
    <w:rsid w:val="00EE35B4"/>
    <w:rsid w:val="00F5677B"/>
    <w:rsid w:val="00F62928"/>
    <w:rsid w:val="00F6770C"/>
    <w:rsid w:val="00F712DF"/>
    <w:rsid w:val="00F7668A"/>
    <w:rsid w:val="12AC6DF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99"/>
    <w:rPr>
      <w:rFonts w:cs="Times New Roman"/>
      <w:color w:val="954F72"/>
      <w:u w:val="single"/>
    </w:r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styleId="9">
    <w:name w:val="Hyperlink"/>
    <w:basedOn w:val="6"/>
    <w:uiPriority w:val="99"/>
    <w:rPr>
      <w:rFonts w:cs="Times New Roman"/>
      <w:color w:val="0563C1"/>
      <w:u w:val="single"/>
    </w:rPr>
  </w:style>
  <w:style w:type="character" w:customStyle="1" w:styleId="10">
    <w:name w:val="Footer Char"/>
    <w:basedOn w:val="6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Header Char"/>
    <w:basedOn w:val="6"/>
    <w:link w:val="4"/>
    <w:semiHidden/>
    <w:uiPriority w:val="99"/>
    <w:rPr>
      <w:rFonts w:ascii="Calibri" w:hAnsi="Calibri"/>
      <w:sz w:val="18"/>
      <w:szCs w:val="18"/>
    </w:rPr>
  </w:style>
  <w:style w:type="character" w:customStyle="1" w:styleId="12">
    <w:name w:val="未处理的提及1"/>
    <w:basedOn w:val="6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3">
    <w:name w:val="Unresolved Mention"/>
    <w:basedOn w:val="6"/>
    <w:semiHidden/>
    <w:uiPriority w:val="99"/>
    <w:rPr>
      <w:rFonts w:cs="Times New Roman"/>
      <w:color w:val="605E5C"/>
      <w:shd w:val="clear" w:color="auto" w:fill="E1DFDD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Balloon Text Char"/>
    <w:basedOn w:val="6"/>
    <w:link w:val="2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43</Words>
  <Characters>251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2020-08-27T04:50:00Z</dcterms:created>
  <dc:creator>admin</dc:creator>
  <cp:lastModifiedBy>教务</cp:lastModifiedBy>
  <dcterms:modified xsi:type="dcterms:W3CDTF">2020-08-27T10:21:10Z</dcterms:modified>
  <dc:title>《乒乓球选修课程》线上教学说明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