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《大学体育</w:t>
      </w:r>
      <w:r>
        <w:rPr>
          <w:b/>
          <w:bCs/>
          <w:sz w:val="32"/>
          <w:szCs w:val="32"/>
        </w:rPr>
        <w:t>3--</w:t>
      </w:r>
      <w:r>
        <w:rPr>
          <w:rFonts w:hint="eastAsia"/>
          <w:b/>
          <w:bCs/>
          <w:sz w:val="32"/>
          <w:szCs w:val="32"/>
        </w:rPr>
        <w:t>健美课程》线上教学说明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sz w:val="28"/>
          <w:szCs w:val="28"/>
        </w:rPr>
        <w:t>04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 xml:space="preserve">05    </w:t>
      </w:r>
      <w:r>
        <w:rPr>
          <w:rFonts w:hint="eastAsia"/>
          <w:sz w:val="28"/>
          <w:szCs w:val="28"/>
        </w:rPr>
        <w:t>授课老师：陈虎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sz w:val="28"/>
          <w:szCs w:val="28"/>
        </w:rPr>
        <w:t>657474164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同学们好！本学期的《体育选修健美》课程目前采用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143000" cy="1581150"/>
            <wp:effectExtent l="0" t="0" r="0" b="6350"/>
            <wp:docPr id="1" name="图片 3" descr="57c57e4e54189d6aa1e1e8975ec12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57c57e4e54189d6aa1e1e8975ec12a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390650" cy="1914525"/>
            <wp:effectExtent l="0" t="0" r="6350" b="3175"/>
            <wp:docPr id="2" name="图片 4" descr="ba0fe31fe2e2948c68220959f5308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ba0fe31fe2e2948c68220959f5308e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41920"/>
    <w:rsid w:val="003B419C"/>
    <w:rsid w:val="00416297"/>
    <w:rsid w:val="00465F8E"/>
    <w:rsid w:val="004B4B39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30BAE"/>
    <w:rsid w:val="00B55786"/>
    <w:rsid w:val="00B63409"/>
    <w:rsid w:val="00BA014C"/>
    <w:rsid w:val="00BE07DC"/>
    <w:rsid w:val="00CB310E"/>
    <w:rsid w:val="00CD427F"/>
    <w:rsid w:val="00D22A18"/>
    <w:rsid w:val="00DB7C0D"/>
    <w:rsid w:val="00EB5A62"/>
    <w:rsid w:val="00ED4892"/>
    <w:rsid w:val="00F5677B"/>
    <w:rsid w:val="00F7668A"/>
    <w:rsid w:val="20AB7CF6"/>
    <w:rsid w:val="4F690A5A"/>
    <w:rsid w:val="656C4CE1"/>
    <w:rsid w:val="667C31D9"/>
    <w:rsid w:val="6D370CB0"/>
    <w:rsid w:val="70123F3B"/>
    <w:rsid w:val="77635167"/>
    <w:rsid w:val="77C67445"/>
    <w:rsid w:val="7B511CE6"/>
    <w:rsid w:val="7F40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qFormat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qFormat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qFormat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qFormat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Unresolved Mention"/>
    <w:basedOn w:val="5"/>
    <w:semiHidden/>
    <w:qFormat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44</Words>
  <Characters>251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2020-08-27T05:13:00Z</dcterms:created>
  <dc:creator>admin</dc:creator>
  <cp:lastModifiedBy>教务</cp:lastModifiedBy>
  <dcterms:modified xsi:type="dcterms:W3CDTF">2020-08-27T10:31:41Z</dcterms:modified>
  <dc:title>《大学体育3--健美课程》线上教学说明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