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</w:t>
      </w:r>
      <w:r>
        <w:rPr>
          <w:b/>
          <w:bCs/>
          <w:sz w:val="32"/>
          <w:szCs w:val="32"/>
        </w:rPr>
        <w:t>III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健美操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薛晴晴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x1549470180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同学们好！本学期的《大学体育</w:t>
      </w:r>
      <w:r>
        <w:rPr>
          <w:color w:val="000000"/>
          <w:sz w:val="28"/>
          <w:szCs w:val="28"/>
        </w:rPr>
        <w:t>III</w:t>
      </w:r>
      <w:r>
        <w:rPr>
          <w:rFonts w:hint="eastAsia"/>
          <w:color w:val="000000"/>
          <w:sz w:val="28"/>
          <w:szCs w:val="28"/>
        </w:rPr>
        <w:t>》健美操课程目前采用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b/>
          <w:bCs/>
          <w:color w:val="0000FF"/>
          <w:sz w:val="28"/>
          <w:szCs w:val="28"/>
        </w:rPr>
        <w:t>/……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</w:rPr>
        <w:t>企业微信群</w:t>
      </w:r>
      <w:r>
        <w:rPr>
          <w:b/>
          <w:bCs/>
          <w:color w:val="0000FF"/>
          <w:sz w:val="28"/>
          <w:szCs w:val="28"/>
        </w:rPr>
        <w:t>/QQ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b/>
          <w:bCs/>
          <w:color w:val="0000FF"/>
          <w:sz w:val="28"/>
          <w:szCs w:val="28"/>
        </w:rPr>
        <w:t>/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b/>
          <w:bCs/>
          <w:color w:val="0000FF"/>
          <w:sz w:val="28"/>
          <w:szCs w:val="28"/>
        </w:rPr>
        <w:t>/……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285875" cy="1771650"/>
            <wp:effectExtent l="0" t="0" r="952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174B7"/>
    <w:rsid w:val="00261992"/>
    <w:rsid w:val="00314CBE"/>
    <w:rsid w:val="003B419C"/>
    <w:rsid w:val="00416297"/>
    <w:rsid w:val="00465F8E"/>
    <w:rsid w:val="004D07F4"/>
    <w:rsid w:val="00545236"/>
    <w:rsid w:val="005B2729"/>
    <w:rsid w:val="00610766"/>
    <w:rsid w:val="006A1610"/>
    <w:rsid w:val="00704E41"/>
    <w:rsid w:val="007838B5"/>
    <w:rsid w:val="007949C2"/>
    <w:rsid w:val="007A5B30"/>
    <w:rsid w:val="0084177A"/>
    <w:rsid w:val="0085122F"/>
    <w:rsid w:val="008948CB"/>
    <w:rsid w:val="00926F66"/>
    <w:rsid w:val="00931014"/>
    <w:rsid w:val="00957BF4"/>
    <w:rsid w:val="00965546"/>
    <w:rsid w:val="009817C2"/>
    <w:rsid w:val="00A165EE"/>
    <w:rsid w:val="00A353F0"/>
    <w:rsid w:val="00AD7DDF"/>
    <w:rsid w:val="00B23C97"/>
    <w:rsid w:val="00B27B1A"/>
    <w:rsid w:val="00B55786"/>
    <w:rsid w:val="00B63409"/>
    <w:rsid w:val="00BA014C"/>
    <w:rsid w:val="00BE07DC"/>
    <w:rsid w:val="00CD427F"/>
    <w:rsid w:val="00DB7C0D"/>
    <w:rsid w:val="00EB5A62"/>
    <w:rsid w:val="00ED4892"/>
    <w:rsid w:val="00F1680D"/>
    <w:rsid w:val="00F5677B"/>
    <w:rsid w:val="00F7668A"/>
    <w:rsid w:val="20AB7CF6"/>
    <w:rsid w:val="36B6306A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iPriority="99" w:name="Table Subtle 1"/>
    <w:lsdException w:unhideWhenUsed="0" w:uiPriority="0" w:semiHidden="0" w:name="Table Subtle 2" w:locked="1"/>
    <w:lsdException w:unhideWhenUsed="0" w:uiPriority="0" w:semiHidden="0" w:name="Table Web 1" w:locked="1"/>
    <w:lsdException w:uiPriority="99" w:name="Table Web 2"/>
    <w:lsdException w:uiPriority="99" w:name="Table Web 3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未处理的提及2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47</Words>
  <Characters>272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2020-08-27T05:10:00Z</dcterms:created>
  <dc:creator>admin</dc:creator>
  <cp:lastModifiedBy>教务</cp:lastModifiedBy>
  <dcterms:modified xsi:type="dcterms:W3CDTF">2020-08-27T10:33:05Z</dcterms:modified>
  <dc:title>《大学体育III》线上教学说明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