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《大学体育</w:t>
      </w:r>
      <w:r>
        <w:rPr>
          <w:rFonts w:hint="eastAsia" w:ascii="宋体" w:hAnsi="宋体" w:cs="宋体"/>
          <w:b/>
          <w:bCs/>
          <w:sz w:val="32"/>
          <w:szCs w:val="32"/>
        </w:rPr>
        <w:t>Ⅲ</w:t>
      </w:r>
      <w:r>
        <w:rPr>
          <w:rFonts w:hint="eastAsia"/>
          <w:b/>
          <w:bCs/>
          <w:sz w:val="32"/>
          <w:szCs w:val="32"/>
        </w:rPr>
        <w:t>（羽毛球）》线上教学说明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教学班：</w:t>
      </w:r>
      <w:r>
        <w:rPr>
          <w:rFonts w:hint="eastAsia"/>
          <w:b/>
          <w:bCs/>
          <w:color w:val="0000FF"/>
          <w:sz w:val="28"/>
          <w:szCs w:val="28"/>
        </w:rPr>
        <w:t>大二</w:t>
      </w:r>
      <w:r>
        <w:rPr>
          <w:color w:val="0000FF"/>
          <w:sz w:val="28"/>
          <w:szCs w:val="28"/>
        </w:rPr>
        <w:t>06</w:t>
      </w:r>
      <w:r>
        <w:rPr>
          <w:rFonts w:hint="eastAsia"/>
          <w:color w:val="0000FF"/>
          <w:sz w:val="28"/>
          <w:szCs w:val="28"/>
        </w:rPr>
        <w:t>、</w:t>
      </w:r>
      <w:r>
        <w:rPr>
          <w:color w:val="0000FF"/>
          <w:sz w:val="28"/>
          <w:szCs w:val="28"/>
        </w:rPr>
        <w:t xml:space="preserve">07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李凯琳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钉钉号：李凯琳</w:t>
      </w:r>
      <w:r>
        <w:rPr>
          <w:color w:val="0000FF"/>
          <w:szCs w:val="21"/>
        </w:rPr>
        <w:t xml:space="preserve"> 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同学们好！本学期的《大学体育</w:t>
      </w:r>
      <w:r>
        <w:rPr>
          <w:rFonts w:hint="eastAsia" w:ascii="宋体" w:hAnsi="宋体" w:cs="宋体"/>
          <w:color w:val="000000"/>
          <w:sz w:val="28"/>
          <w:szCs w:val="28"/>
        </w:rPr>
        <w:t>Ⅲ（</w:t>
      </w:r>
      <w:r>
        <w:rPr>
          <w:rFonts w:hint="eastAsia"/>
          <w:color w:val="000000"/>
          <w:sz w:val="28"/>
          <w:szCs w:val="28"/>
        </w:rPr>
        <w:t>羽毛球）》课程目前采用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视频进行直播或录播教学，在校学生可自主选择到教室或在其他地点线上听课，未返校学生在家线上听课；</w:t>
      </w:r>
      <w:r>
        <w:rPr>
          <w:rFonts w:hint="eastAsia"/>
          <w:color w:val="000000"/>
          <w:sz w:val="28"/>
          <w:szCs w:val="28"/>
        </w:rPr>
        <w:t>或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）在教室上课并通过音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视频直播同步进行线上教学，在校学生在教室上课，未返校学生在家线上听课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开展在线直播教学，通过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b/>
          <w:bCs/>
          <w:color w:val="0000FF"/>
          <w:sz w:val="28"/>
          <w:szCs w:val="28"/>
        </w:rPr>
        <w:t>2020</w:t>
      </w:r>
      <w:r>
        <w:rPr>
          <w:rFonts w:hint="eastAsia"/>
          <w:b/>
          <w:bCs/>
          <w:color w:val="0000FF"/>
          <w:sz w:val="28"/>
          <w:szCs w:val="28"/>
        </w:rPr>
        <w:t>秋羽毛球（李凯琳）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914525" cy="3524250"/>
            <wp:effectExtent l="0" t="0" r="3175" b="6350"/>
            <wp:docPr id="1" name="图片 1" descr="0fc7a6736001d5cfeeb77768e2d1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fc7a6736001d5cfeeb77768e2d18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157B94"/>
    <w:rsid w:val="0019405C"/>
    <w:rsid w:val="00261992"/>
    <w:rsid w:val="00314CBE"/>
    <w:rsid w:val="003B419C"/>
    <w:rsid w:val="00416297"/>
    <w:rsid w:val="00465F8E"/>
    <w:rsid w:val="004D07F4"/>
    <w:rsid w:val="00562FDE"/>
    <w:rsid w:val="005B2729"/>
    <w:rsid w:val="00610766"/>
    <w:rsid w:val="00673843"/>
    <w:rsid w:val="006A1610"/>
    <w:rsid w:val="00765D8C"/>
    <w:rsid w:val="007949C2"/>
    <w:rsid w:val="007A5B30"/>
    <w:rsid w:val="0084177A"/>
    <w:rsid w:val="0085122F"/>
    <w:rsid w:val="00887D15"/>
    <w:rsid w:val="008948CB"/>
    <w:rsid w:val="00931014"/>
    <w:rsid w:val="00957BF4"/>
    <w:rsid w:val="00965546"/>
    <w:rsid w:val="009817C2"/>
    <w:rsid w:val="00995569"/>
    <w:rsid w:val="00A165EE"/>
    <w:rsid w:val="00A353F0"/>
    <w:rsid w:val="00AD7DDF"/>
    <w:rsid w:val="00B23C97"/>
    <w:rsid w:val="00B55786"/>
    <w:rsid w:val="00B63409"/>
    <w:rsid w:val="00B66703"/>
    <w:rsid w:val="00BA014C"/>
    <w:rsid w:val="00BC15B8"/>
    <w:rsid w:val="00BE07DC"/>
    <w:rsid w:val="00CD427F"/>
    <w:rsid w:val="00DB7C0D"/>
    <w:rsid w:val="00EB5A62"/>
    <w:rsid w:val="00ED4892"/>
    <w:rsid w:val="00F5677B"/>
    <w:rsid w:val="00F62928"/>
    <w:rsid w:val="00F712DF"/>
    <w:rsid w:val="00F7668A"/>
    <w:rsid w:val="00F8327F"/>
    <w:rsid w:val="13CB7C4E"/>
    <w:rsid w:val="20AB7CF6"/>
    <w:rsid w:val="656C4CE1"/>
    <w:rsid w:val="6D370CB0"/>
    <w:rsid w:val="70123F3B"/>
    <w:rsid w:val="753B6B7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99" w:name="Balloon Text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iPriority w:val="99"/>
    <w:rPr>
      <w:sz w:val="18"/>
      <w:szCs w:val="18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FollowedHyperlink"/>
    <w:basedOn w:val="6"/>
    <w:uiPriority w:val="99"/>
    <w:rPr>
      <w:rFonts w:cs="Times New Roman"/>
      <w:color w:val="954F72"/>
      <w:u w:val="single"/>
    </w:rPr>
  </w:style>
  <w:style w:type="character" w:styleId="8">
    <w:name w:val="Emphasis"/>
    <w:basedOn w:val="6"/>
    <w:qFormat/>
    <w:uiPriority w:val="99"/>
    <w:rPr>
      <w:rFonts w:cs="Times New Roman"/>
      <w:i/>
      <w:iCs/>
    </w:rPr>
  </w:style>
  <w:style w:type="character" w:styleId="9">
    <w:name w:val="Hyperlink"/>
    <w:basedOn w:val="6"/>
    <w:uiPriority w:val="99"/>
    <w:rPr>
      <w:rFonts w:cs="Times New Roman"/>
      <w:color w:val="0563C1"/>
      <w:u w:val="single"/>
    </w:rPr>
  </w:style>
  <w:style w:type="character" w:customStyle="1" w:styleId="10">
    <w:name w:val="Balloon Text Char"/>
    <w:basedOn w:val="6"/>
    <w:link w:val="2"/>
    <w:semiHidden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Footer Char"/>
    <w:basedOn w:val="6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2">
    <w:name w:val="Header Char"/>
    <w:basedOn w:val="6"/>
    <w:link w:val="4"/>
    <w:semiHidden/>
    <w:uiPriority w:val="99"/>
    <w:rPr>
      <w:rFonts w:ascii="Calibri" w:hAnsi="Calibri"/>
      <w:sz w:val="18"/>
      <w:szCs w:val="18"/>
    </w:rPr>
  </w:style>
  <w:style w:type="character" w:customStyle="1" w:styleId="13">
    <w:name w:val="未处理的提及1"/>
    <w:basedOn w:val="6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4">
    <w:name w:val="Unresolved Mention"/>
    <w:basedOn w:val="6"/>
    <w:semiHidden/>
    <w:uiPriority w:val="99"/>
    <w:rPr>
      <w:rFonts w:cs="Times New Roman"/>
      <w:color w:val="605E5C"/>
      <w:shd w:val="clear" w:color="auto" w:fill="E1DFDD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45</Words>
  <Characters>261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2020-08-27T06:19:00Z</dcterms:created>
  <dc:creator>admin</dc:creator>
  <cp:lastModifiedBy>教务</cp:lastModifiedBy>
  <dcterms:modified xsi:type="dcterms:W3CDTF">2020-08-27T10:32:55Z</dcterms:modified>
  <dc:title>《大学体育Ⅲ（羽毛球）》线上教学说明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