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《大学体育Ⅲ定向越野》线上教学说明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定向越野必修班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王野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w1065111645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同学们好！本学期的《大学体育Ⅲ定向越野》课程目前采用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视频进行直播或录播教学，在校学生可自主选择到教室或在其他地点线上听课，未返校学生在家线上听课。</w:t>
      </w:r>
      <w:r>
        <w:rPr>
          <w:color w:val="000000"/>
          <w:sz w:val="28"/>
          <w:szCs w:val="28"/>
        </w:rPr>
        <w:t xml:space="preserve"> 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028700" cy="2228850"/>
            <wp:effectExtent l="0" t="0" r="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老师电话：</w:t>
      </w:r>
      <w:r>
        <w:rPr>
          <w:color w:val="000000"/>
          <w:sz w:val="28"/>
          <w:szCs w:val="28"/>
        </w:rPr>
        <w:t>13578755156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A505B"/>
    <w:rsid w:val="000D1240"/>
    <w:rsid w:val="001212DA"/>
    <w:rsid w:val="00144B47"/>
    <w:rsid w:val="0020392B"/>
    <w:rsid w:val="00261992"/>
    <w:rsid w:val="002A6221"/>
    <w:rsid w:val="00314CBE"/>
    <w:rsid w:val="003B419C"/>
    <w:rsid w:val="00416297"/>
    <w:rsid w:val="00465F8E"/>
    <w:rsid w:val="004708FF"/>
    <w:rsid w:val="004D07F4"/>
    <w:rsid w:val="004D3247"/>
    <w:rsid w:val="005B2729"/>
    <w:rsid w:val="00610766"/>
    <w:rsid w:val="00672EBC"/>
    <w:rsid w:val="006A1610"/>
    <w:rsid w:val="007949C2"/>
    <w:rsid w:val="007A5B30"/>
    <w:rsid w:val="0084177A"/>
    <w:rsid w:val="0085122F"/>
    <w:rsid w:val="008717CD"/>
    <w:rsid w:val="008948CB"/>
    <w:rsid w:val="008F32D6"/>
    <w:rsid w:val="00931014"/>
    <w:rsid w:val="00957BF4"/>
    <w:rsid w:val="00963E89"/>
    <w:rsid w:val="0096529C"/>
    <w:rsid w:val="00965546"/>
    <w:rsid w:val="009817C2"/>
    <w:rsid w:val="00A165EE"/>
    <w:rsid w:val="00A353F0"/>
    <w:rsid w:val="00AD7DDF"/>
    <w:rsid w:val="00B10CEA"/>
    <w:rsid w:val="00B23C97"/>
    <w:rsid w:val="00B55786"/>
    <w:rsid w:val="00B63409"/>
    <w:rsid w:val="00BA014C"/>
    <w:rsid w:val="00BC0532"/>
    <w:rsid w:val="00BE07DC"/>
    <w:rsid w:val="00C810ED"/>
    <w:rsid w:val="00C84BDC"/>
    <w:rsid w:val="00CD427F"/>
    <w:rsid w:val="00D0177B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  <w:rsid w:val="7F99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38</Words>
  <Characters>222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2020-08-27T04:51:00Z</dcterms:created>
  <dc:creator>admin</dc:creator>
  <cp:lastModifiedBy>教务</cp:lastModifiedBy>
  <dcterms:modified xsi:type="dcterms:W3CDTF">2020-08-27T10:32:09Z</dcterms:modified>
  <dc:title>《大学体育Ⅲ定向越野》线上教学说明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