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《板球必修课程》线上教学说明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b/>
          <w:bCs/>
          <w:color w:val="0000FF"/>
          <w:sz w:val="28"/>
          <w:szCs w:val="28"/>
        </w:rPr>
        <w:t>板球必修班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刘磊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18799218412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同学们好！本学期的《板球必修课》课程目前采用</w:t>
      </w:r>
      <w:r>
        <w:rPr>
          <w:rFonts w:hint="eastAsia"/>
          <w:b/>
          <w:color w:val="000000"/>
          <w:sz w:val="28"/>
          <w:szCs w:val="28"/>
        </w:rPr>
        <w:t>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视频进行直播，在校学生可自主选择到教室或在其他地点线上听课，未返校学生在家线上听课。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、线上直播钉钉教学群二维码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2971800" cy="3990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3639A"/>
    <w:rsid w:val="000D1240"/>
    <w:rsid w:val="001212DA"/>
    <w:rsid w:val="00144B47"/>
    <w:rsid w:val="001D2A25"/>
    <w:rsid w:val="00261992"/>
    <w:rsid w:val="002704E9"/>
    <w:rsid w:val="002A76C8"/>
    <w:rsid w:val="00314CBE"/>
    <w:rsid w:val="0033121A"/>
    <w:rsid w:val="003B419C"/>
    <w:rsid w:val="00416297"/>
    <w:rsid w:val="00465F8E"/>
    <w:rsid w:val="004D07F4"/>
    <w:rsid w:val="004E2B9C"/>
    <w:rsid w:val="005B2729"/>
    <w:rsid w:val="00600A73"/>
    <w:rsid w:val="00610766"/>
    <w:rsid w:val="00660E4E"/>
    <w:rsid w:val="0066200D"/>
    <w:rsid w:val="00687DBF"/>
    <w:rsid w:val="006A1610"/>
    <w:rsid w:val="007949C2"/>
    <w:rsid w:val="007A5B30"/>
    <w:rsid w:val="007E2D5D"/>
    <w:rsid w:val="0084177A"/>
    <w:rsid w:val="0085122F"/>
    <w:rsid w:val="00854F02"/>
    <w:rsid w:val="008948CB"/>
    <w:rsid w:val="009116CE"/>
    <w:rsid w:val="00931014"/>
    <w:rsid w:val="00957BF4"/>
    <w:rsid w:val="00965546"/>
    <w:rsid w:val="009817C2"/>
    <w:rsid w:val="00A165EE"/>
    <w:rsid w:val="00A353F0"/>
    <w:rsid w:val="00A4779F"/>
    <w:rsid w:val="00A90BB0"/>
    <w:rsid w:val="00AB49D0"/>
    <w:rsid w:val="00AD7DDF"/>
    <w:rsid w:val="00B23C97"/>
    <w:rsid w:val="00B55786"/>
    <w:rsid w:val="00B63409"/>
    <w:rsid w:val="00BA014C"/>
    <w:rsid w:val="00BE07DC"/>
    <w:rsid w:val="00CD427F"/>
    <w:rsid w:val="00D001D1"/>
    <w:rsid w:val="00D05D4A"/>
    <w:rsid w:val="00DA1754"/>
    <w:rsid w:val="00DB7C0D"/>
    <w:rsid w:val="00EB5A62"/>
    <w:rsid w:val="00EC3D69"/>
    <w:rsid w:val="00ED4892"/>
    <w:rsid w:val="00F36F75"/>
    <w:rsid w:val="00F420BE"/>
    <w:rsid w:val="00F5677B"/>
    <w:rsid w:val="00F7668A"/>
    <w:rsid w:val="20AB7CF6"/>
    <w:rsid w:val="656C4CE1"/>
    <w:rsid w:val="6D370CB0"/>
    <w:rsid w:val="70123F3B"/>
    <w:rsid w:val="77635167"/>
    <w:rsid w:val="77C67445"/>
    <w:rsid w:val="799068FB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 w:locked="1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Header Char"/>
    <w:basedOn w:val="5"/>
    <w:link w:val="3"/>
    <w:semiHidden/>
    <w:locked/>
    <w:uiPriority w:val="99"/>
    <w:rPr>
      <w:rFonts w:ascii="Calibri" w:hAnsi="Calibri" w:cs="Times New Roman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Unresolved Mention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29</Words>
  <Characters>171</Characters>
  <Lines>0</Lines>
  <Paragraphs>0</Paragraphs>
  <TotalTime>8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2020-08-27T05:26:00Z</dcterms:created>
  <dc:creator>admin</dc:creator>
  <cp:lastModifiedBy>教务</cp:lastModifiedBy>
  <dcterms:modified xsi:type="dcterms:W3CDTF">2020-08-27T10:31:56Z</dcterms:modified>
  <dc:title>《大学体育Ⅲ课程》线上教学说明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