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《大学体育Ⅲ羽毛球课程》线上教学说明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羽毛球班</w:t>
      </w:r>
      <w:r>
        <w:rPr>
          <w:b/>
          <w:bCs/>
          <w:color w:val="0000FF"/>
          <w:sz w:val="28"/>
          <w:szCs w:val="28"/>
        </w:rPr>
        <w:t>(</w:t>
      </w:r>
      <w:r>
        <w:rPr>
          <w:rFonts w:hint="eastAsia"/>
          <w:b/>
          <w:bCs/>
          <w:color w:val="0000FF"/>
          <w:sz w:val="28"/>
          <w:szCs w:val="28"/>
        </w:rPr>
        <w:t>袁阿芳</w:t>
      </w:r>
      <w:r>
        <w:rPr>
          <w:b/>
          <w:bCs/>
          <w:color w:val="0000FF"/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袁阿芳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A15074907338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同学们好！本学期的《羽毛球必修》课程目前采用</w:t>
      </w:r>
      <w:r>
        <w:rPr>
          <w:rFonts w:hint="eastAsia"/>
          <w:b/>
          <w:color w:val="000000"/>
          <w:sz w:val="28"/>
          <w:szCs w:val="28"/>
        </w:rPr>
        <w:t>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视频进行直播，在校学生可自主选择到教室或在其他地点线上听课，未返校学生在家线上听课。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 xml:space="preserve"> 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2505075" cy="3381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加群前，请核对教务系统是否必修本门课程！谢谢！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0F0888"/>
    <w:rsid w:val="001212DA"/>
    <w:rsid w:val="00144B47"/>
    <w:rsid w:val="00193825"/>
    <w:rsid w:val="001E52B0"/>
    <w:rsid w:val="00221AF6"/>
    <w:rsid w:val="00261992"/>
    <w:rsid w:val="00314CBE"/>
    <w:rsid w:val="003A492A"/>
    <w:rsid w:val="003B419C"/>
    <w:rsid w:val="00416297"/>
    <w:rsid w:val="00465F8E"/>
    <w:rsid w:val="004A7E5C"/>
    <w:rsid w:val="004D07F4"/>
    <w:rsid w:val="005362DA"/>
    <w:rsid w:val="005B2729"/>
    <w:rsid w:val="00610766"/>
    <w:rsid w:val="00687DBF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B49D0"/>
    <w:rsid w:val="00AD7DDF"/>
    <w:rsid w:val="00AF4C0A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47054"/>
    <w:rsid w:val="00F5677B"/>
    <w:rsid w:val="00F7668A"/>
    <w:rsid w:val="00FF748F"/>
    <w:rsid w:val="20AB7CF6"/>
    <w:rsid w:val="656C4CE1"/>
    <w:rsid w:val="6D370CB0"/>
    <w:rsid w:val="70123F3B"/>
    <w:rsid w:val="735A7D4A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qFormat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30</Words>
  <Characters>176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2020-08-27T05:28:00Z</dcterms:created>
  <dc:creator>admin</dc:creator>
  <cp:lastModifiedBy>教务</cp:lastModifiedBy>
  <dcterms:modified xsi:type="dcterms:W3CDTF">2020-08-27T10:32:27Z</dcterms:modified>
  <dc:title>《大学体育Ⅲ羽毛球课程》线上教学说明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