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《网球选修课程》线上教学说明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b/>
          <w:bCs/>
          <w:color w:val="0000FF"/>
          <w:sz w:val="28"/>
          <w:szCs w:val="28"/>
        </w:rPr>
        <w:t xml:space="preserve">01   </w:t>
      </w:r>
      <w:r>
        <w:rPr>
          <w:rFonts w:hint="eastAsia"/>
          <w:sz w:val="28"/>
          <w:szCs w:val="28"/>
        </w:rPr>
        <w:t>授课老师：张桢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微信号：</w:t>
      </w:r>
      <w:r>
        <w:rPr>
          <w:sz w:val="28"/>
          <w:szCs w:val="28"/>
        </w:rPr>
        <w:t>zhangzhen0717</w:t>
      </w:r>
    </w:p>
    <w:p>
      <w:pPr>
        <w:jc w:val="center"/>
        <w:rPr>
          <w:color w:val="0000FF"/>
          <w:szCs w:val="21"/>
        </w:rPr>
      </w:pPr>
    </w:p>
    <w:p>
      <w:pPr>
        <w:widowControl/>
        <w:rPr>
          <w:rFonts w:ascii="宋体" w:cs="宋体"/>
          <w:kern w:val="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同学们好！本学期的《体育选修（网球）》课程目前采用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视频进行直播或录播教学，在校学生可自主选择到教室或在其他地点线上听课，未返校学生在家线上听课；</w:t>
      </w:r>
      <w:r>
        <w:rPr>
          <w:rFonts w:hint="eastAsia"/>
          <w:color w:val="000000"/>
          <w:sz w:val="28"/>
          <w:szCs w:val="28"/>
        </w:rPr>
        <w:t>或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）在教室上课并通过音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视频直播同步进行线上教学，在校学生在教室上课，未返校学生在家线上听课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本教学项目采用</w:t>
      </w:r>
      <w:r>
        <w:rPr>
          <w:rFonts w:hint="eastAsia"/>
          <w:b/>
          <w:bCs/>
          <w:color w:val="0000FF"/>
          <w:sz w:val="28"/>
          <w:szCs w:val="28"/>
        </w:rPr>
        <w:t>钉钉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腾讯会议号采用微信群通知的方式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809750" cy="2066925"/>
            <wp:effectExtent l="0" t="0" r="6350" b="317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261992"/>
    <w:rsid w:val="002B1A29"/>
    <w:rsid w:val="00314CBE"/>
    <w:rsid w:val="003B419C"/>
    <w:rsid w:val="003D2325"/>
    <w:rsid w:val="00410C3F"/>
    <w:rsid w:val="00416297"/>
    <w:rsid w:val="00465F8E"/>
    <w:rsid w:val="004D07F4"/>
    <w:rsid w:val="005B1E22"/>
    <w:rsid w:val="005B2729"/>
    <w:rsid w:val="005D5AC5"/>
    <w:rsid w:val="005D7676"/>
    <w:rsid w:val="00610766"/>
    <w:rsid w:val="006A1610"/>
    <w:rsid w:val="00717553"/>
    <w:rsid w:val="007949C2"/>
    <w:rsid w:val="007A5B30"/>
    <w:rsid w:val="007C0233"/>
    <w:rsid w:val="0084177A"/>
    <w:rsid w:val="0085122F"/>
    <w:rsid w:val="008948CB"/>
    <w:rsid w:val="009220BC"/>
    <w:rsid w:val="00931014"/>
    <w:rsid w:val="00953AD0"/>
    <w:rsid w:val="00957BF4"/>
    <w:rsid w:val="00965546"/>
    <w:rsid w:val="009817C2"/>
    <w:rsid w:val="00A03CF8"/>
    <w:rsid w:val="00A165EE"/>
    <w:rsid w:val="00A353F0"/>
    <w:rsid w:val="00AD7DDF"/>
    <w:rsid w:val="00B062C1"/>
    <w:rsid w:val="00B23C97"/>
    <w:rsid w:val="00B45F97"/>
    <w:rsid w:val="00B55786"/>
    <w:rsid w:val="00B63409"/>
    <w:rsid w:val="00BA014C"/>
    <w:rsid w:val="00BE07DC"/>
    <w:rsid w:val="00C956FB"/>
    <w:rsid w:val="00CD427F"/>
    <w:rsid w:val="00D0172F"/>
    <w:rsid w:val="00DB7C0D"/>
    <w:rsid w:val="00DC4CE0"/>
    <w:rsid w:val="00EB5A62"/>
    <w:rsid w:val="00ED4892"/>
    <w:rsid w:val="00F5677B"/>
    <w:rsid w:val="00F7668A"/>
    <w:rsid w:val="00FD441B"/>
    <w:rsid w:val="20AB7CF6"/>
    <w:rsid w:val="2B3B117A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Unresolved Mention"/>
    <w:basedOn w:val="5"/>
    <w:semiHidden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45</Words>
  <Characters>263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2020-08-27T05:15:00Z</dcterms:created>
  <dc:creator>admin</dc:creator>
  <cp:lastModifiedBy>教务</cp:lastModifiedBy>
  <dcterms:modified xsi:type="dcterms:W3CDTF">2020-08-27T10:21:45Z</dcterms:modified>
  <dc:title>《网球选修课程》线上教学说明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